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0E0A" w:rsidRDefault="00EB0E0A">
      <w:pPr>
        <w:spacing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nr </w:t>
      </w:r>
      <w:r w:rsidR="00D34BDF">
        <w:rPr>
          <w:rFonts w:ascii="Corbel" w:hAnsi="Corbel"/>
          <w:bCs/>
          <w:i/>
        </w:rPr>
        <w:t>61</w:t>
      </w:r>
      <w:r>
        <w:rPr>
          <w:rFonts w:ascii="Corbel" w:hAnsi="Corbel"/>
          <w:bCs/>
          <w:i/>
        </w:rPr>
        <w:t>/20</w:t>
      </w:r>
      <w:r w:rsidR="00D34BDF">
        <w:rPr>
          <w:rFonts w:ascii="Corbel" w:hAnsi="Corbel"/>
          <w:bCs/>
          <w:i/>
        </w:rPr>
        <w:t>25</w:t>
      </w:r>
    </w:p>
    <w:p w:rsidR="00EB0E0A" w:rsidRDefault="00EB0E0A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4948B0" w:rsidRDefault="00EB0E0A" w:rsidP="004948B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BE5422">
        <w:rPr>
          <w:rFonts w:ascii="Corbel" w:hAnsi="Corbel"/>
          <w:i/>
          <w:smallCaps/>
          <w:sz w:val="24"/>
          <w:szCs w:val="24"/>
        </w:rPr>
        <w:t>20</w:t>
      </w:r>
      <w:r w:rsidR="007B2259">
        <w:rPr>
          <w:rFonts w:ascii="Corbel" w:hAnsi="Corbel"/>
          <w:i/>
          <w:smallCaps/>
          <w:sz w:val="24"/>
          <w:szCs w:val="24"/>
        </w:rPr>
        <w:t>26</w:t>
      </w:r>
      <w:r w:rsidR="00BE5422">
        <w:rPr>
          <w:rFonts w:ascii="Corbel" w:hAnsi="Corbel"/>
          <w:i/>
          <w:smallCaps/>
          <w:sz w:val="24"/>
          <w:szCs w:val="24"/>
        </w:rPr>
        <w:t>-202</w:t>
      </w:r>
      <w:r w:rsidR="007B2259">
        <w:rPr>
          <w:rFonts w:ascii="Corbel" w:hAnsi="Corbel"/>
          <w:i/>
          <w:smallCaps/>
          <w:sz w:val="24"/>
          <w:szCs w:val="24"/>
        </w:rPr>
        <w:t>9</w:t>
      </w:r>
    </w:p>
    <w:p w:rsidR="00EB0E0A" w:rsidRDefault="00EB0E0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EB0E0A" w:rsidRDefault="00EB0E0A">
      <w:pPr>
        <w:spacing w:after="0" w:line="240" w:lineRule="exact"/>
        <w:ind w:left="3540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7B2259">
        <w:rPr>
          <w:rFonts w:ascii="Corbel" w:hAnsi="Corbel"/>
          <w:sz w:val="20"/>
          <w:szCs w:val="20"/>
        </w:rPr>
        <w:t>8</w:t>
      </w:r>
      <w:r w:rsidR="007E53DD">
        <w:rPr>
          <w:rFonts w:ascii="Corbel" w:hAnsi="Corbel"/>
          <w:sz w:val="20"/>
          <w:szCs w:val="20"/>
        </w:rPr>
        <w:t>/</w:t>
      </w:r>
      <w:r>
        <w:rPr>
          <w:rFonts w:ascii="Corbel" w:hAnsi="Corbel"/>
          <w:sz w:val="20"/>
          <w:szCs w:val="20"/>
        </w:rPr>
        <w:t>202</w:t>
      </w:r>
      <w:r w:rsidR="007B2259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EB0E0A" w:rsidRDefault="00EB0E0A">
      <w:pPr>
        <w:spacing w:after="0" w:line="240" w:lineRule="auto"/>
        <w:rPr>
          <w:rFonts w:ascii="Corbel" w:hAnsi="Corbel"/>
          <w:sz w:val="24"/>
          <w:szCs w:val="24"/>
        </w:rPr>
      </w:pPr>
    </w:p>
    <w:p w:rsidR="00EB0E0A" w:rsidRDefault="00EB0E0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7087"/>
      </w:tblGrid>
      <w:tr w:rsidR="00EB0E0A">
        <w:tc>
          <w:tcPr>
            <w:tcW w:w="2694" w:type="dxa"/>
            <w:vAlign w:val="center"/>
          </w:tcPr>
          <w:p w:rsidR="00EB0E0A" w:rsidRDefault="00EB0E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EB0E0A" w:rsidRPr="00C54281" w:rsidRDefault="00EB0E0A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54281">
              <w:rPr>
                <w:rFonts w:ascii="Corbel" w:hAnsi="Corbel"/>
                <w:sz w:val="24"/>
                <w:szCs w:val="24"/>
              </w:rPr>
              <w:t>Praca pedagoga szkolnego</w:t>
            </w:r>
          </w:p>
        </w:tc>
      </w:tr>
      <w:tr w:rsidR="00EB0E0A">
        <w:tc>
          <w:tcPr>
            <w:tcW w:w="2694" w:type="dxa"/>
            <w:vAlign w:val="center"/>
          </w:tcPr>
          <w:p w:rsidR="00EB0E0A" w:rsidRDefault="00EB0E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EB0E0A" w:rsidRDefault="00EB0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B0E0A">
        <w:tc>
          <w:tcPr>
            <w:tcW w:w="2694" w:type="dxa"/>
            <w:vAlign w:val="center"/>
          </w:tcPr>
          <w:p w:rsidR="00EB0E0A" w:rsidRDefault="00EB0E0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EB0E0A" w:rsidRPr="00BE5422" w:rsidRDefault="00BE54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E542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EB0E0A">
        <w:tc>
          <w:tcPr>
            <w:tcW w:w="2694" w:type="dxa"/>
            <w:vAlign w:val="center"/>
          </w:tcPr>
          <w:p w:rsidR="00EB0E0A" w:rsidRDefault="00EB0E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EB0E0A" w:rsidRDefault="00EB0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EB0E0A">
        <w:tc>
          <w:tcPr>
            <w:tcW w:w="2694" w:type="dxa"/>
            <w:vAlign w:val="center"/>
          </w:tcPr>
          <w:p w:rsidR="00EB0E0A" w:rsidRDefault="00EB0E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EB0E0A" w:rsidRDefault="00EB0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EB0E0A">
        <w:tc>
          <w:tcPr>
            <w:tcW w:w="2694" w:type="dxa"/>
            <w:vAlign w:val="center"/>
          </w:tcPr>
          <w:p w:rsidR="00EB0E0A" w:rsidRDefault="00EB0E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EB0E0A" w:rsidRDefault="00EB0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EB0E0A">
        <w:tc>
          <w:tcPr>
            <w:tcW w:w="2694" w:type="dxa"/>
            <w:vAlign w:val="center"/>
          </w:tcPr>
          <w:p w:rsidR="00EB0E0A" w:rsidRDefault="00EB0E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EB0E0A" w:rsidRDefault="00EB0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EB0E0A">
        <w:tc>
          <w:tcPr>
            <w:tcW w:w="2694" w:type="dxa"/>
            <w:vAlign w:val="center"/>
          </w:tcPr>
          <w:p w:rsidR="00EB0E0A" w:rsidRDefault="00EB0E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EB0E0A" w:rsidRDefault="00EB0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EB0E0A">
        <w:tc>
          <w:tcPr>
            <w:tcW w:w="2694" w:type="dxa"/>
            <w:vAlign w:val="center"/>
          </w:tcPr>
          <w:p w:rsidR="00EB0E0A" w:rsidRDefault="00EB0E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EB0E0A" w:rsidRDefault="00EB0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III rok, VI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B0E0A">
        <w:tc>
          <w:tcPr>
            <w:tcW w:w="2694" w:type="dxa"/>
            <w:vAlign w:val="center"/>
          </w:tcPr>
          <w:p w:rsidR="00EB0E0A" w:rsidRDefault="00EB0E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EB0E0A" w:rsidRDefault="00EB0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EB0E0A">
        <w:tc>
          <w:tcPr>
            <w:tcW w:w="2694" w:type="dxa"/>
            <w:vAlign w:val="center"/>
          </w:tcPr>
          <w:p w:rsidR="00EB0E0A" w:rsidRDefault="00EB0E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EB0E0A" w:rsidRDefault="00EB0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B0E0A">
        <w:tc>
          <w:tcPr>
            <w:tcW w:w="2694" w:type="dxa"/>
            <w:vAlign w:val="center"/>
          </w:tcPr>
          <w:p w:rsidR="00EB0E0A" w:rsidRDefault="00EB0E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EB0E0A" w:rsidRDefault="00EB0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Zbigniew Chodkowski</w:t>
            </w:r>
          </w:p>
        </w:tc>
      </w:tr>
      <w:tr w:rsidR="00EB0E0A">
        <w:tc>
          <w:tcPr>
            <w:tcW w:w="2694" w:type="dxa"/>
            <w:vAlign w:val="center"/>
          </w:tcPr>
          <w:p w:rsidR="00EB0E0A" w:rsidRDefault="00EB0E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EB0E0A" w:rsidRDefault="00EB0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EB0E0A" w:rsidRDefault="00EB0E0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 xml:space="preserve">- </w:t>
      </w:r>
      <w:r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4948B0">
        <w:rPr>
          <w:rFonts w:ascii="Corbel" w:hAnsi="Corbel"/>
          <w:b w:val="0"/>
          <w:i/>
          <w:sz w:val="24"/>
          <w:szCs w:val="24"/>
        </w:rPr>
        <w:t>w Jednostce</w:t>
      </w:r>
    </w:p>
    <w:p w:rsidR="00EB0E0A" w:rsidRDefault="00EB0E0A">
      <w:pPr>
        <w:pStyle w:val="Podpunkty"/>
        <w:ind w:left="0"/>
        <w:rPr>
          <w:rFonts w:ascii="Corbel" w:hAnsi="Corbel"/>
          <w:sz w:val="24"/>
          <w:szCs w:val="24"/>
        </w:rPr>
      </w:pPr>
    </w:p>
    <w:p w:rsidR="00EB0E0A" w:rsidRDefault="00EB0E0A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EB0E0A" w:rsidRDefault="00EB0E0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EB0E0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0A" w:rsidRDefault="00EB0E0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EB0E0A" w:rsidRDefault="00EB0E0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EB0E0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EB0E0A" w:rsidRDefault="00EB0E0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EB0E0A" w:rsidRDefault="00EB0E0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EB0E0A" w:rsidRDefault="00EB0E0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EB0E0A" w:rsidRDefault="00CD422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noProof/>
          <w:lang w:eastAsia="pl-PL"/>
        </w:rPr>
        <mc:AlternateContent>
          <mc:Choice Requires="wpi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470914</wp:posOffset>
                </wp:positionH>
                <wp:positionV relativeFrom="paragraph">
                  <wp:posOffset>51565</wp:posOffset>
                </wp:positionV>
                <wp:extent cx="91800" cy="85680"/>
                <wp:effectExtent l="38100" t="57150" r="41910" b="48260"/>
                <wp:wrapNone/>
                <wp:docPr id="537354266" name="Pismo odręczne 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">
                      <w14:nvContentPartPr>
                        <w14:cNvContentPartPr/>
                      </w14:nvContentPartPr>
                      <w14:xfrm>
                        <a:off x="0" y="0"/>
                        <a:ext cx="91800" cy="85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453994BF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smo odręczne 13" o:spid="_x0000_s1026" type="#_x0000_t75" style="position:absolute;margin-left:36.4pt;margin-top:3.35pt;width:8.65pt;height:8.2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">
                <v:imagedata r:id="rId6" o:title=""/>
              </v:shape>
            </w:pict>
          </mc:Fallback>
        </mc:AlternateContent>
      </w:r>
      <w:r w:rsidR="00EB0E0A">
        <w:rPr>
          <w:rFonts w:ascii="MS Gothic" w:eastAsia="MS Gothic" w:hAnsi="MS Gothic" w:cs="MS Gothic" w:hint="eastAsia"/>
          <w:b w:val="0"/>
          <w:szCs w:val="24"/>
        </w:rPr>
        <w:t>☐</w:t>
      </w:r>
      <w:r w:rsidR="00EB0E0A">
        <w:rPr>
          <w:rFonts w:ascii="Corbel" w:hAnsi="Corbel"/>
          <w:b w:val="0"/>
          <w:smallCaps w:val="0"/>
          <w:szCs w:val="24"/>
        </w:rPr>
        <w:t xml:space="preserve"> </w:t>
      </w:r>
      <w:r w:rsidR="00EB0E0A">
        <w:rPr>
          <w:rFonts w:ascii="Corbel" w:hAnsi="Corbel"/>
          <w:smallCaps w:val="0"/>
          <w:szCs w:val="24"/>
          <w:u w:val="single"/>
        </w:rPr>
        <w:t>zajęcia w formie tradycyjnej</w:t>
      </w:r>
      <w:r w:rsidR="00EB0E0A">
        <w:rPr>
          <w:rFonts w:ascii="Corbel" w:hAnsi="Corbel"/>
          <w:b w:val="0"/>
          <w:smallCaps w:val="0"/>
          <w:szCs w:val="24"/>
        </w:rPr>
        <w:t xml:space="preserve"> </w:t>
      </w:r>
    </w:p>
    <w:p w:rsidR="00EB0E0A" w:rsidRDefault="00EB0E0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EB0E0A" w:rsidRDefault="00EB0E0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B0E0A" w:rsidRDefault="00EB0E0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/modułu (z toku) </w:t>
      </w:r>
      <w:r>
        <w:rPr>
          <w:rFonts w:ascii="Corbel" w:hAnsi="Corbel"/>
          <w:b w:val="0"/>
          <w:smallCaps w:val="0"/>
          <w:szCs w:val="24"/>
        </w:rPr>
        <w:t>(</w:t>
      </w:r>
      <w:r>
        <w:rPr>
          <w:rFonts w:ascii="Corbel" w:hAnsi="Corbel"/>
          <w:bCs/>
          <w:smallCaps w:val="0"/>
          <w:szCs w:val="24"/>
        </w:rPr>
        <w:t>egzamin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>
        <w:rPr>
          <w:rFonts w:ascii="Corbel" w:hAnsi="Corbel"/>
          <w:smallCaps w:val="0"/>
          <w:szCs w:val="24"/>
        </w:rPr>
        <w:t>zaliczenie z oceną</w:t>
      </w:r>
      <w:r>
        <w:rPr>
          <w:rFonts w:ascii="Corbel" w:hAnsi="Corbel"/>
          <w:b w:val="0"/>
          <w:smallCaps w:val="0"/>
          <w:szCs w:val="24"/>
        </w:rPr>
        <w:t>)</w:t>
      </w:r>
    </w:p>
    <w:p w:rsidR="00EB0E0A" w:rsidRDefault="00EB0E0A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:rsidR="00EB0E0A" w:rsidRDefault="004948B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EB0E0A" w:rsidRDefault="00EB0E0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B0E0A" w:rsidRDefault="00EB0E0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B0E0A" w:rsidRDefault="00EB0E0A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2.Wymagania wstępne </w:t>
      </w:r>
    </w:p>
    <w:p w:rsidR="00EB0E0A" w:rsidRDefault="00EB0E0A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70"/>
      </w:tblGrid>
      <w:tr w:rsidR="00EB0E0A">
        <w:tc>
          <w:tcPr>
            <w:tcW w:w="9670" w:type="dxa"/>
          </w:tcPr>
          <w:p w:rsidR="00EB0E0A" w:rsidRDefault="00EB0E0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  <w:t xml:space="preserve">Podstawowa znajomość zagadnień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  <w:t>ogólnopedagogicznych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  <w:t xml:space="preserve"> i w zakresie studiowanej specjalności</w:t>
            </w:r>
          </w:p>
          <w:p w:rsidR="00EB0E0A" w:rsidRDefault="00EB0E0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EB0E0A" w:rsidRDefault="00EB0E0A">
      <w:pPr>
        <w:pStyle w:val="Punktygwne"/>
        <w:spacing w:before="0" w:after="0"/>
        <w:rPr>
          <w:rFonts w:ascii="Corbel" w:hAnsi="Corbel"/>
          <w:szCs w:val="24"/>
        </w:rPr>
      </w:pPr>
    </w:p>
    <w:p w:rsidR="00EB0E0A" w:rsidRDefault="00EB0E0A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kształcenia, treści Programowe i stosowane metody Dydaktyczne</w:t>
      </w:r>
    </w:p>
    <w:p w:rsidR="00EB0E0A" w:rsidRDefault="00EB0E0A">
      <w:pPr>
        <w:pStyle w:val="Punktygwne"/>
        <w:spacing w:before="0" w:after="0"/>
        <w:rPr>
          <w:rFonts w:ascii="Corbel" w:hAnsi="Corbel"/>
          <w:szCs w:val="24"/>
        </w:rPr>
      </w:pPr>
    </w:p>
    <w:p w:rsidR="00EB0E0A" w:rsidRDefault="00EB0E0A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3.1 Cele przedmiotu/modułu </w:t>
      </w:r>
    </w:p>
    <w:p w:rsidR="00EB0E0A" w:rsidRDefault="00EB0E0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8819"/>
      </w:tblGrid>
      <w:tr w:rsidR="00EB0E0A">
        <w:tc>
          <w:tcPr>
            <w:tcW w:w="851" w:type="dxa"/>
            <w:vAlign w:val="center"/>
          </w:tcPr>
          <w:p w:rsidR="00EB0E0A" w:rsidRDefault="00EB0E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EB0E0A" w:rsidRDefault="00EB0E0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Zdobycie wiedzy na temat specyfiki pracy pedagoga i jej uwarunkowań, etapów rozwoju zawodowego i wybranych problemów jak stres,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mobbing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 i wypalenie zawodowe.</w:t>
            </w:r>
          </w:p>
        </w:tc>
      </w:tr>
      <w:tr w:rsidR="00EB0E0A">
        <w:tc>
          <w:tcPr>
            <w:tcW w:w="851" w:type="dxa"/>
            <w:vAlign w:val="center"/>
          </w:tcPr>
          <w:p w:rsidR="00EB0E0A" w:rsidRDefault="00EB0E0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EB0E0A" w:rsidRDefault="00EB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rlito"/>
                <w:lang w:val="en-US" w:eastAsia="pl-PL"/>
              </w:rPr>
            </w:pPr>
            <w:r>
              <w:rPr>
                <w:rFonts w:ascii="Corbel" w:hAnsi="Corbel" w:cs="Carlito"/>
                <w:lang w:eastAsia="pl-PL"/>
              </w:rPr>
              <w:t>Kształtowanie umiejętności wykorzystania zdobytej wiedzy do oceny funkcjonowania oraz rozwoju zawodowego pedagoga i ich zagrożeń, planowania działań zaradczych, pomocowych, rozwojowych</w:t>
            </w:r>
            <w:r>
              <w:rPr>
                <w:rFonts w:ascii="Corbel" w:hAnsi="Corbel" w:cs="Carlito"/>
                <w:lang w:val="en-US" w:eastAsia="pl-PL"/>
              </w:rPr>
              <w:t>.</w:t>
            </w:r>
          </w:p>
        </w:tc>
      </w:tr>
      <w:tr w:rsidR="00EB0E0A">
        <w:tc>
          <w:tcPr>
            <w:tcW w:w="851" w:type="dxa"/>
            <w:vAlign w:val="center"/>
          </w:tcPr>
          <w:p w:rsidR="00EB0E0A" w:rsidRDefault="00EB0E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EB0E0A" w:rsidRDefault="00EB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rlito"/>
                <w:lang w:eastAsia="pl-PL"/>
              </w:rPr>
            </w:pPr>
            <w:r>
              <w:rPr>
                <w:rFonts w:ascii="Corbel" w:hAnsi="Corbel" w:cs="Carlito"/>
                <w:lang w:eastAsia="pl-PL"/>
              </w:rPr>
              <w:t xml:space="preserve">Uświadamianie potrzeby rozwijania posiadanych kompetencji oraz motywowanie do podejmowania działań samokształceniowych, </w:t>
            </w:r>
          </w:p>
          <w:p w:rsidR="00EB0E0A" w:rsidRDefault="00EB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rlito"/>
                <w:lang w:eastAsia="pl-PL"/>
              </w:rPr>
            </w:pPr>
            <w:r>
              <w:rPr>
                <w:rFonts w:ascii="Corbel" w:hAnsi="Corbel" w:cs="Carlito"/>
                <w:lang w:eastAsia="pl-PL"/>
              </w:rPr>
              <w:t>- radzenie sobie z problemami</w:t>
            </w:r>
          </w:p>
          <w:p w:rsidR="00EB0E0A" w:rsidRDefault="00EB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rlito"/>
                <w:lang w:val="en-US" w:eastAsia="pl-PL"/>
              </w:rPr>
            </w:pPr>
            <w:r>
              <w:rPr>
                <w:rFonts w:ascii="Corbel" w:hAnsi="Corbel" w:cs="Carlito"/>
                <w:lang w:eastAsia="pl-PL"/>
              </w:rPr>
              <w:t>- dawanie wsparcia innym osobom</w:t>
            </w:r>
            <w:r>
              <w:rPr>
                <w:rFonts w:ascii="Corbel" w:hAnsi="Corbel" w:cs="Carlito"/>
                <w:lang w:val="en-US" w:eastAsia="pl-PL"/>
              </w:rPr>
              <w:t>.</w:t>
            </w:r>
          </w:p>
        </w:tc>
      </w:tr>
    </w:tbl>
    <w:p w:rsidR="00EB0E0A" w:rsidRDefault="00EB0E0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EB0E0A" w:rsidRDefault="00EB0E0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kształcenia dla przedmiotu/ modułu</w:t>
      </w:r>
      <w:r>
        <w:rPr>
          <w:rFonts w:ascii="Corbel" w:hAnsi="Corbel"/>
          <w:sz w:val="24"/>
          <w:szCs w:val="24"/>
        </w:rPr>
        <w:t xml:space="preserve"> ( </w:t>
      </w:r>
      <w:r>
        <w:rPr>
          <w:rFonts w:ascii="Corbel" w:hAnsi="Corbel"/>
          <w:i/>
          <w:sz w:val="24"/>
          <w:szCs w:val="24"/>
        </w:rPr>
        <w:t>wypełnia koordynator</w:t>
      </w:r>
      <w:r>
        <w:rPr>
          <w:rFonts w:ascii="Corbel" w:hAnsi="Corbel"/>
          <w:sz w:val="24"/>
          <w:szCs w:val="24"/>
        </w:rPr>
        <w:t>)</w:t>
      </w:r>
    </w:p>
    <w:p w:rsidR="00EB0E0A" w:rsidRDefault="00EB0E0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1"/>
        <w:gridCol w:w="6096"/>
        <w:gridCol w:w="1873"/>
      </w:tblGrid>
      <w:tr w:rsidR="00EB0E0A">
        <w:tc>
          <w:tcPr>
            <w:tcW w:w="1701" w:type="dxa"/>
            <w:vAlign w:val="center"/>
          </w:tcPr>
          <w:p w:rsidR="00EB0E0A" w:rsidRDefault="00EB0E0A" w:rsidP="005439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5439B3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EB0E0A" w:rsidRDefault="00EB0E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EB0E0A" w:rsidRDefault="00EB0E0A" w:rsidP="005439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</w:p>
        </w:tc>
      </w:tr>
      <w:tr w:rsidR="00EB0E0A">
        <w:tc>
          <w:tcPr>
            <w:tcW w:w="1701" w:type="dxa"/>
          </w:tcPr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EB0E0A" w:rsidRPr="005439B3" w:rsidRDefault="00EB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rlito"/>
                <w:lang w:eastAsia="pl-PL"/>
              </w:rPr>
            </w:pPr>
            <w:r w:rsidRPr="005439B3">
              <w:rPr>
                <w:rFonts w:ascii="Corbel" w:hAnsi="Corbel" w:cs="Carlito"/>
                <w:lang w:eastAsia="pl-PL"/>
              </w:rPr>
              <w:t>Scharakteryzuje specyfikę pracy pedagoga i jej uwarunkowania,</w:t>
            </w:r>
          </w:p>
          <w:p w:rsidR="00EB0E0A" w:rsidRPr="005439B3" w:rsidRDefault="00EB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rlito"/>
                <w:lang w:eastAsia="pl-PL"/>
              </w:rPr>
            </w:pPr>
            <w:r w:rsidRPr="005439B3">
              <w:rPr>
                <w:rFonts w:ascii="Corbel" w:hAnsi="Corbel" w:cs="Carlito"/>
                <w:lang w:eastAsia="pl-PL"/>
              </w:rPr>
              <w:t>etapy rozwoju zawodowego i wybrane problemy, jak: stres i wypalenie zawodowe, działania zaradcze, pomocowe, rozwojowe.</w:t>
            </w:r>
          </w:p>
        </w:tc>
        <w:tc>
          <w:tcPr>
            <w:tcW w:w="1873" w:type="dxa"/>
          </w:tcPr>
          <w:p w:rsidR="00EB0E0A" w:rsidRDefault="00EB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rlito"/>
                <w:szCs w:val="24"/>
                <w:lang w:eastAsia="pl-PL"/>
              </w:rPr>
            </w:pPr>
            <w:r>
              <w:rPr>
                <w:rFonts w:ascii="Corbel" w:hAnsi="Corbel" w:cs="Carlito"/>
                <w:szCs w:val="24"/>
                <w:lang w:eastAsia="pl-PL"/>
              </w:rPr>
              <w:t>K_W06</w:t>
            </w:r>
          </w:p>
          <w:p w:rsidR="00EB0E0A" w:rsidRDefault="00EB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rlito"/>
                <w:szCs w:val="24"/>
                <w:lang w:eastAsia="pl-PL"/>
              </w:rPr>
            </w:pPr>
            <w:r>
              <w:rPr>
                <w:rFonts w:ascii="Corbel" w:hAnsi="Corbel" w:cs="Carlito"/>
                <w:szCs w:val="24"/>
                <w:lang w:eastAsia="pl-PL"/>
              </w:rPr>
              <w:t>K_W12</w:t>
            </w:r>
          </w:p>
          <w:p w:rsidR="00EB0E0A" w:rsidRDefault="00EB0E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 w:cs="Carlito"/>
                <w:b w:val="0"/>
                <w:sz w:val="22"/>
                <w:szCs w:val="24"/>
                <w:lang w:eastAsia="pl-PL"/>
              </w:rPr>
              <w:t>K_W13</w:t>
            </w:r>
          </w:p>
        </w:tc>
      </w:tr>
      <w:tr w:rsidR="00EB0E0A">
        <w:tc>
          <w:tcPr>
            <w:tcW w:w="1701" w:type="dxa"/>
          </w:tcPr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EB0E0A" w:rsidRPr="005439B3" w:rsidRDefault="00EB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rlito"/>
                <w:lang w:eastAsia="pl-PL"/>
              </w:rPr>
            </w:pPr>
            <w:r w:rsidRPr="005439B3">
              <w:rPr>
                <w:rFonts w:ascii="Corbel" w:hAnsi="Corbel" w:cs="Carlito"/>
                <w:lang w:eastAsia="pl-PL"/>
              </w:rPr>
              <w:t>Wykorzysta zdobytą wiedzę do: oceny funkcjonowania pedagoga i podejmie działania na rzecz własnego rozwoju i rozwoju innych uczestników procesów pedagogicznych.</w:t>
            </w:r>
          </w:p>
        </w:tc>
        <w:tc>
          <w:tcPr>
            <w:tcW w:w="1873" w:type="dxa"/>
          </w:tcPr>
          <w:p w:rsidR="00EB0E0A" w:rsidRDefault="00EB0E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</w:p>
          <w:p w:rsidR="00EB0E0A" w:rsidRDefault="00EB0E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K_U08</w:t>
            </w:r>
          </w:p>
        </w:tc>
      </w:tr>
      <w:tr w:rsidR="00EB0E0A">
        <w:tc>
          <w:tcPr>
            <w:tcW w:w="1701" w:type="dxa"/>
          </w:tcPr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EB0E0A" w:rsidRPr="005439B3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5439B3">
              <w:rPr>
                <w:rFonts w:ascii="Corbel" w:hAnsi="Corbel"/>
                <w:b w:val="0"/>
                <w:smallCaps w:val="0"/>
                <w:sz w:val="22"/>
                <w:szCs w:val="24"/>
              </w:rPr>
              <w:t>Określi potrzebę rozwijania kompetencji zawodowych, jest umotywowany do podejmowania działań samokształceniowych oraz samorozwojowych i dawania wsparcia innym.</w:t>
            </w:r>
          </w:p>
        </w:tc>
        <w:tc>
          <w:tcPr>
            <w:tcW w:w="1873" w:type="dxa"/>
          </w:tcPr>
          <w:p w:rsidR="00EB0E0A" w:rsidRDefault="00EB0E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</w:p>
          <w:p w:rsidR="00EB0E0A" w:rsidRDefault="00EB0E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K_K01</w:t>
            </w:r>
          </w:p>
        </w:tc>
      </w:tr>
    </w:tbl>
    <w:p w:rsidR="00EB0E0A" w:rsidRDefault="00EB0E0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B0E0A" w:rsidRDefault="00EB0E0A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>(</w:t>
      </w:r>
      <w:r>
        <w:rPr>
          <w:rFonts w:ascii="Corbel" w:hAnsi="Corbel"/>
          <w:i/>
          <w:sz w:val="24"/>
          <w:szCs w:val="24"/>
        </w:rPr>
        <w:t>wypełnia koordynator)</w:t>
      </w:r>
    </w:p>
    <w:p w:rsidR="00EB0E0A" w:rsidRDefault="00EB0E0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EB0E0A" w:rsidRDefault="00EB0E0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EB0E0A">
        <w:tc>
          <w:tcPr>
            <w:tcW w:w="9639" w:type="dxa"/>
          </w:tcPr>
          <w:p w:rsidR="00EB0E0A" w:rsidRDefault="00EB0E0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1"/>
              <w:rPr>
                <w:rFonts w:cs="Calibri"/>
              </w:rPr>
            </w:pPr>
            <w:r>
              <w:t xml:space="preserve">Pedagog szkolny – charakterystyka zawodu, akty prawne, 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cs="Calibri"/>
              </w:rPr>
            </w:pPr>
            <w:r>
              <w:t>Zadania pedagoga szkolnego – rola pedagoga we współczesnej szkole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1"/>
              <w:rPr>
                <w:rFonts w:cs="Calibri"/>
              </w:rPr>
            </w:pPr>
            <w:r>
              <w:t>Dokumentacja, organizacja miejsca pracy pedagoga szkolnego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1"/>
              <w:rPr>
                <w:rFonts w:cs="Calibri"/>
              </w:rPr>
            </w:pPr>
            <w:r>
              <w:t>Metodyka pracy pedagoga – poradnictwo, diagnostyka, terapia pedagogiczna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1"/>
              <w:rPr>
                <w:rFonts w:cs="Calibri"/>
              </w:rPr>
            </w:pPr>
            <w:r>
              <w:t>Formy pomocy psychologiczno-pedagogicznej w szkole, (dla uczniów, nauczycieli, rodziców)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cs="Calibri"/>
              </w:rPr>
            </w:pPr>
            <w:r>
              <w:t>Współpraca między pedagogiem szkolnym a rodzicami i innymi nauczycielami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1"/>
              <w:rPr>
                <w:rFonts w:cs="Calibri"/>
              </w:rPr>
            </w:pPr>
            <w:r>
              <w:t>Współpraca między pedagogiem szkolnym i uczniami (pomoc psychologiczno-pedagogiczna, wspieranie uczniów, aktywności społecznej, podejmowanie działań na rzecz społeczności lokalnych)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 xml:space="preserve"> 9.  Rozwój zawodowy pedagoga – technologie informacyjno-komunikacyjne, 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>
              <w:rPr>
                <w:rFonts w:cs="Calibri"/>
                <w:szCs w:val="24"/>
              </w:rPr>
              <w:t>10. Zagrożenia zdrowotne w pracy nauczyciela – stres, depresja, wypalenie zawodowe</w:t>
            </w:r>
          </w:p>
        </w:tc>
      </w:tr>
    </w:tbl>
    <w:p w:rsidR="00EB0E0A" w:rsidRDefault="00EB0E0A">
      <w:pPr>
        <w:spacing w:after="0" w:line="240" w:lineRule="auto"/>
        <w:rPr>
          <w:rFonts w:ascii="Corbel" w:hAnsi="Corbel"/>
          <w:sz w:val="24"/>
          <w:szCs w:val="24"/>
        </w:rPr>
      </w:pPr>
    </w:p>
    <w:p w:rsidR="00EB0E0A" w:rsidRDefault="00EB0E0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:rsidR="00EB0E0A" w:rsidRDefault="00EB0E0A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EB0E0A">
        <w:tc>
          <w:tcPr>
            <w:tcW w:w="9639" w:type="dxa"/>
          </w:tcPr>
          <w:p w:rsidR="00EB0E0A" w:rsidRDefault="00EB0E0A">
            <w:pPr>
              <w:pStyle w:val="Akapitzlist"/>
              <w:spacing w:after="0" w:line="240" w:lineRule="auto"/>
              <w:ind w:left="0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Treści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Treści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merytoryczne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spacing w:after="0" w:line="240" w:lineRule="auto"/>
            </w:pPr>
            <w:r>
              <w:t>1. Pedagog w edukacji i pomocy społecznej. Specyfika pracy w różnych instytucjach i placówkach.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spacing w:after="0" w:line="240" w:lineRule="auto"/>
            </w:pPr>
            <w:r>
              <w:t>2. Rola i zadania pedagoga w różnych obszarach. Funkcje założone i rzeczywiste wychowawcy –</w:t>
            </w:r>
          </w:p>
          <w:p w:rsidR="00EB0E0A" w:rsidRDefault="00EB0E0A">
            <w:pPr>
              <w:spacing w:after="0" w:line="240" w:lineRule="auto"/>
            </w:pPr>
            <w:r>
              <w:t xml:space="preserve">    pedagoga.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spacing w:after="0" w:line="240" w:lineRule="auto"/>
            </w:pPr>
            <w:r>
              <w:t xml:space="preserve">3. Uwarunkowania podmiotowe i </w:t>
            </w:r>
            <w:proofErr w:type="spellStart"/>
            <w:r>
              <w:t>pozapodmiotowe</w:t>
            </w:r>
            <w:proofErr w:type="spellEnd"/>
            <w:r>
              <w:t xml:space="preserve"> oraz problemy i ograniczenia w pracy pedagoga.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spacing w:after="0" w:line="240" w:lineRule="auto"/>
            </w:pPr>
            <w:r>
              <w:t>4. Pedagog w kryzysie. Stres zawodowy i jego determinanty oraz radzenie sobie z nim w pracy.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spacing w:after="0" w:line="240" w:lineRule="auto"/>
            </w:pPr>
            <w:r>
              <w:t>5. Wypalenie zawodowe pedagoga-wychowawcy - pojęcie, struktura, przejawy, diagnozowanie.   Zapobieganie wypaleniu zawodowemu wśród pedagogów - działania odśrodkowe i dośrodkowe.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spacing w:after="0" w:line="240" w:lineRule="auto"/>
            </w:pPr>
            <w:r>
              <w:t xml:space="preserve">6. Zagadnienia edukacji wstępnej i ustawicznej pedagogów- kształcenie, doskonalenie, </w:t>
            </w:r>
            <w:proofErr w:type="spellStart"/>
            <w:r>
              <w:t>samokształtowanie</w:t>
            </w:r>
            <w:proofErr w:type="spellEnd"/>
            <w:r>
              <w:t>.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spacing w:after="0" w:line="240" w:lineRule="auto"/>
            </w:pPr>
            <w:r>
              <w:t>7. Kompetencje zawodowe pedagoga– ich składowe i rodzaje – oczekiwania a rzeczywistość i ich rozwój.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spacing w:after="0" w:line="240" w:lineRule="auto"/>
            </w:pPr>
            <w:r>
              <w:t xml:space="preserve">8. Rozwój zawodowy – pojęcie, etapy, uwarunkowania, drogi prowadzące. Planowanie ścieżki rozwoju </w:t>
            </w:r>
            <w:r>
              <w:br/>
              <w:t>i kariery zawodowej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spacing w:after="0" w:line="240" w:lineRule="auto"/>
            </w:pPr>
            <w:r>
              <w:t xml:space="preserve">9. Etap </w:t>
            </w:r>
            <w:proofErr w:type="spellStart"/>
            <w:r>
              <w:t>przedkonwencjonalny</w:t>
            </w:r>
            <w:proofErr w:type="spellEnd"/>
            <w:r>
              <w:t xml:space="preserve"> rozwoju zawodowego pedagoga – wychowawcy.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spacing w:after="0" w:line="240" w:lineRule="auto"/>
            </w:pPr>
            <w:r>
              <w:t>10. Etap konwencjonalny rozwoju zawodowego – przejawy, możliwości i ograniczenia, sposoby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spacing w:after="0" w:line="240" w:lineRule="auto"/>
            </w:pPr>
            <w:r>
              <w:t xml:space="preserve">11. Etap </w:t>
            </w:r>
            <w:proofErr w:type="spellStart"/>
            <w:r>
              <w:t>postkonwencjonalny</w:t>
            </w:r>
            <w:proofErr w:type="spellEnd"/>
            <w:r>
              <w:t xml:space="preserve"> w rozwoju zawodowym pedagoga. Nauczyciel kompetentny - ku refleksyjnej praktyce i </w:t>
            </w:r>
            <w:proofErr w:type="spellStart"/>
            <w:r>
              <w:t>autorozwojowi</w:t>
            </w:r>
            <w:proofErr w:type="spellEnd"/>
            <w:r>
              <w:t>. Lider wsparcia i doskonalenia kadry pedagogicznej.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spacing w:after="0" w:line="240" w:lineRule="auto"/>
            </w:pPr>
            <w:r>
              <w:t>12. Autorytet pedagoga-wychowawcy – założenia a rzeczywistość, przykłady i pomysły</w:t>
            </w:r>
          </w:p>
        </w:tc>
      </w:tr>
    </w:tbl>
    <w:p w:rsidR="00EB0E0A" w:rsidRDefault="00EB0E0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B0E0A" w:rsidRDefault="00EB0E0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EB0E0A" w:rsidRDefault="00EB0E0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B0E0A" w:rsidRDefault="00EB0E0A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:rsidR="00EB0E0A" w:rsidRDefault="00EB0E0A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</w:t>
      </w:r>
      <w:r>
        <w:rPr>
          <w:rFonts w:ascii="Corbel" w:hAnsi="Corbel"/>
          <w:i/>
          <w:smallCaps w:val="0"/>
          <w:sz w:val="20"/>
          <w:szCs w:val="20"/>
        </w:rPr>
        <w:t>wykład z prezentacją multimedialną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, metody kształcenia na odległość </w:t>
      </w:r>
    </w:p>
    <w:p w:rsidR="00EB0E0A" w:rsidRDefault="00EB0E0A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</w:t>
      </w:r>
      <w:r>
        <w:rPr>
          <w:rFonts w:ascii="Corbel" w:hAnsi="Corbel"/>
          <w:i/>
          <w:smallCaps w:val="0"/>
          <w:sz w:val="20"/>
          <w:szCs w:val="20"/>
        </w:rPr>
        <w:t>praca w grupach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(rozwiązywanie zadań, </w:t>
      </w:r>
      <w:r>
        <w:rPr>
          <w:rFonts w:ascii="Corbel" w:hAnsi="Corbel"/>
          <w:i/>
          <w:smallCaps w:val="0"/>
          <w:sz w:val="20"/>
          <w:szCs w:val="20"/>
        </w:rPr>
        <w:t>dyskusja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),gry dydaktyczne, metody kształcenia na odległość </w:t>
      </w:r>
    </w:p>
    <w:p w:rsidR="00EB0E0A" w:rsidRDefault="00EB0E0A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EB0E0A" w:rsidRDefault="00EB0E0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B0E0A" w:rsidRDefault="00EB0E0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EB0E0A" w:rsidRDefault="00EB0E0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B0E0A" w:rsidRDefault="00EB0E0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kształcenia</w:t>
      </w:r>
    </w:p>
    <w:p w:rsidR="00EB0E0A" w:rsidRDefault="00EB0E0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0"/>
        <w:gridCol w:w="5103"/>
        <w:gridCol w:w="2126"/>
      </w:tblGrid>
      <w:tr w:rsidR="00EB0E0A">
        <w:tc>
          <w:tcPr>
            <w:tcW w:w="2410" w:type="dxa"/>
            <w:vAlign w:val="center"/>
          </w:tcPr>
          <w:p w:rsidR="00EB0E0A" w:rsidRDefault="00EB0E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:rsidR="00EB0E0A" w:rsidRDefault="00EB0E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EB0E0A" w:rsidRDefault="00EB0E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EB0E0A" w:rsidRDefault="00EB0E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EB0E0A" w:rsidRDefault="00EB0E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B0E0A">
        <w:tc>
          <w:tcPr>
            <w:tcW w:w="2410" w:type="dxa"/>
          </w:tcPr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</w:tcPr>
          <w:p w:rsidR="00EB0E0A" w:rsidRDefault="00EB0E0A">
            <w:pPr>
              <w:spacing w:after="0" w:line="240" w:lineRule="auto"/>
            </w:pPr>
            <w:r>
              <w:t>Kolokwium, egzamin i praca projektowa, referat, obserwacja w trakcie zajęć</w:t>
            </w:r>
          </w:p>
        </w:tc>
        <w:tc>
          <w:tcPr>
            <w:tcW w:w="2126" w:type="dxa"/>
          </w:tcPr>
          <w:p w:rsidR="00EB0E0A" w:rsidRDefault="00EB0E0A">
            <w:pPr>
              <w:spacing w:after="0" w:line="240" w:lineRule="auto"/>
            </w:pPr>
            <w:r>
              <w:t>Wykład</w:t>
            </w:r>
          </w:p>
          <w:p w:rsidR="00EB0E0A" w:rsidRDefault="00EB0E0A">
            <w:pPr>
              <w:spacing w:after="0" w:line="240" w:lineRule="auto"/>
            </w:pPr>
            <w:r>
              <w:t>ćwiczenia</w:t>
            </w:r>
          </w:p>
        </w:tc>
      </w:tr>
      <w:tr w:rsidR="00EB0E0A">
        <w:tc>
          <w:tcPr>
            <w:tcW w:w="2410" w:type="dxa"/>
          </w:tcPr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EB0E0A" w:rsidRDefault="00EB0E0A">
            <w:pPr>
              <w:spacing w:after="0" w:line="240" w:lineRule="auto"/>
            </w:pPr>
            <w:r>
              <w:t>Kolokwium, egzamin i praca projektowa, referat oraz rozwiazywanie problemów i dyskusja w czasie zajęć</w:t>
            </w:r>
          </w:p>
        </w:tc>
        <w:tc>
          <w:tcPr>
            <w:tcW w:w="2126" w:type="dxa"/>
          </w:tcPr>
          <w:p w:rsidR="00EB0E0A" w:rsidRDefault="00EB0E0A">
            <w:pPr>
              <w:spacing w:after="0" w:line="240" w:lineRule="auto"/>
            </w:pPr>
            <w:r>
              <w:t>Wykład</w:t>
            </w:r>
          </w:p>
          <w:p w:rsidR="00EB0E0A" w:rsidRDefault="00EB0E0A">
            <w:pPr>
              <w:spacing w:after="0" w:line="240" w:lineRule="auto"/>
            </w:pPr>
            <w:r>
              <w:t>ćwiczenia</w:t>
            </w:r>
          </w:p>
        </w:tc>
      </w:tr>
      <w:tr w:rsidR="00EB0E0A">
        <w:tc>
          <w:tcPr>
            <w:tcW w:w="2410" w:type="dxa"/>
          </w:tcPr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103" w:type="dxa"/>
          </w:tcPr>
          <w:p w:rsidR="00EB0E0A" w:rsidRDefault="00EB0E0A">
            <w:pPr>
              <w:spacing w:after="0" w:line="240" w:lineRule="auto"/>
            </w:pPr>
            <w:r>
              <w:t>Kolokwium, egzamin i praca projektowa, referat oraz rozwiazywanie problemów i dyskusja w czasie zajęć</w:t>
            </w:r>
          </w:p>
        </w:tc>
        <w:tc>
          <w:tcPr>
            <w:tcW w:w="2126" w:type="dxa"/>
          </w:tcPr>
          <w:p w:rsidR="00EB0E0A" w:rsidRDefault="00EB0E0A">
            <w:pPr>
              <w:spacing w:after="0" w:line="240" w:lineRule="auto"/>
            </w:pPr>
            <w:r>
              <w:t>Wykład</w:t>
            </w:r>
          </w:p>
          <w:p w:rsidR="00EB0E0A" w:rsidRDefault="00EB0E0A">
            <w:pPr>
              <w:spacing w:after="0" w:line="240" w:lineRule="auto"/>
            </w:pPr>
            <w:r>
              <w:t>ćwiczenia</w:t>
            </w:r>
          </w:p>
        </w:tc>
      </w:tr>
    </w:tbl>
    <w:p w:rsidR="00EB0E0A" w:rsidRDefault="00EB0E0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B0E0A" w:rsidRDefault="00EB0E0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EB0E0A" w:rsidRDefault="00EB0E0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70"/>
      </w:tblGrid>
      <w:tr w:rsidR="00EB0E0A" w:rsidTr="000D3F56">
        <w:tc>
          <w:tcPr>
            <w:tcW w:w="9670" w:type="dxa"/>
          </w:tcPr>
          <w:p w:rsidR="00EB0E0A" w:rsidRDefault="000D3F56" w:rsidP="00325497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Aktywny udział w zajęciach, pozytywna ocena z pracy pisemnej. Ocena końcowa jest wypadkową aktywności studenta na zajęciach oraz przygotowanej pracy pisemnej. </w:t>
            </w:r>
            <w:r w:rsidRPr="00C52302">
              <w:rPr>
                <w:rFonts w:ascii="Corbel" w:hAnsi="Corbel"/>
                <w:b w:val="0"/>
                <w:smallCaps w:val="0"/>
                <w:szCs w:val="24"/>
              </w:rPr>
              <w:t xml:space="preserve">Praca zaliczeniowa, w której  student  interpretuje wybrany temat  pod względem problemowym, </w:t>
            </w:r>
            <w:r w:rsidRPr="00C5230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dokonuje jego analizy i opracowuje koncept na podstawie literatury i badań naukowych</w:t>
            </w:r>
            <w:r w:rsidR="00454C5E" w:rsidRPr="00C5230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EB0E0A" w:rsidRDefault="00EB0E0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:rsidR="00EB0E0A" w:rsidRDefault="00EB0E0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677"/>
      </w:tblGrid>
      <w:tr w:rsidR="00EB0E0A" w:rsidTr="0065039D">
        <w:tc>
          <w:tcPr>
            <w:tcW w:w="4962" w:type="dxa"/>
            <w:vAlign w:val="center"/>
          </w:tcPr>
          <w:p w:rsidR="00EB0E0A" w:rsidRDefault="00EB0E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EB0E0A" w:rsidRDefault="00EB0E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B0E0A" w:rsidTr="0065039D">
        <w:tc>
          <w:tcPr>
            <w:tcW w:w="4962" w:type="dxa"/>
          </w:tcPr>
          <w:p w:rsidR="00EB0E0A" w:rsidRDefault="00EB0E0A" w:rsidP="005439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5439B3">
              <w:rPr>
                <w:rFonts w:ascii="Corbel" w:hAnsi="Corbel"/>
                <w:sz w:val="24"/>
                <w:szCs w:val="24"/>
              </w:rPr>
              <w:t xml:space="preserve"> harmonogramu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EB0E0A" w:rsidRDefault="00EB0E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EB0E0A" w:rsidTr="0065039D">
        <w:tc>
          <w:tcPr>
            <w:tcW w:w="4962" w:type="dxa"/>
          </w:tcPr>
          <w:p w:rsidR="00EB0E0A" w:rsidRDefault="00EB0E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EB0E0A" w:rsidRDefault="00EB0E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EB0E0A" w:rsidRDefault="006503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EB0E0A" w:rsidTr="0065039D">
        <w:tc>
          <w:tcPr>
            <w:tcW w:w="4962" w:type="dxa"/>
          </w:tcPr>
          <w:p w:rsidR="00EB0E0A" w:rsidRDefault="00EB0E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65039D">
              <w:rPr>
                <w:rFonts w:ascii="Corbel" w:hAnsi="Corbel"/>
                <w:sz w:val="24"/>
                <w:szCs w:val="24"/>
              </w:rPr>
              <w:t>:</w:t>
            </w:r>
          </w:p>
          <w:p w:rsidR="0065039D" w:rsidRDefault="00EB0E0A" w:rsidP="0065039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  <w:r w:rsidR="0065039D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65039D" w:rsidRDefault="0065039D" w:rsidP="0065039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kolokwium,</w:t>
            </w:r>
          </w:p>
          <w:p w:rsidR="0065039D" w:rsidRDefault="0065039D" w:rsidP="0065039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napisanie pracy projektowej (referatu),</w:t>
            </w:r>
          </w:p>
          <w:p w:rsidR="00EB0E0A" w:rsidRPr="0065039D" w:rsidRDefault="0065039D" w:rsidP="0065039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A83D06">
              <w:rPr>
                <w:rFonts w:ascii="Corbel" w:hAnsi="Corbel"/>
                <w:sz w:val="24"/>
                <w:szCs w:val="24"/>
              </w:rPr>
              <w:t xml:space="preserve">do </w:t>
            </w:r>
            <w:r>
              <w:rPr>
                <w:rFonts w:ascii="Corbel" w:hAnsi="Corbel"/>
                <w:sz w:val="24"/>
                <w:szCs w:val="24"/>
              </w:rPr>
              <w:t>egzaminu.</w:t>
            </w:r>
          </w:p>
        </w:tc>
        <w:tc>
          <w:tcPr>
            <w:tcW w:w="4677" w:type="dxa"/>
          </w:tcPr>
          <w:p w:rsidR="00EB0E0A" w:rsidRDefault="00A83D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65039D">
              <w:rPr>
                <w:rFonts w:ascii="Corbel" w:hAnsi="Corbel"/>
                <w:sz w:val="24"/>
                <w:szCs w:val="24"/>
              </w:rPr>
              <w:t>5</w:t>
            </w:r>
            <w:r w:rsidR="00695B00">
              <w:rPr>
                <w:rFonts w:ascii="Corbel" w:hAnsi="Corbel"/>
                <w:sz w:val="24"/>
                <w:szCs w:val="24"/>
              </w:rPr>
              <w:t>:</w:t>
            </w:r>
          </w:p>
          <w:p w:rsidR="00A83D06" w:rsidRDefault="00A83D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A83D06" w:rsidRDefault="00A83D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A83D06" w:rsidRDefault="00A83D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A83D06" w:rsidRDefault="00A83D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A83D06" w:rsidRDefault="00A83D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EB0E0A" w:rsidTr="0065039D">
        <w:tc>
          <w:tcPr>
            <w:tcW w:w="4962" w:type="dxa"/>
          </w:tcPr>
          <w:p w:rsidR="00EB0E0A" w:rsidRDefault="00EB0E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EB0E0A" w:rsidRDefault="00EB0E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EB0E0A" w:rsidTr="0065039D">
        <w:tc>
          <w:tcPr>
            <w:tcW w:w="4962" w:type="dxa"/>
          </w:tcPr>
          <w:p w:rsidR="00EB0E0A" w:rsidRDefault="00EB0E0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EB0E0A" w:rsidRDefault="00EB0E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EB0E0A" w:rsidRDefault="00EB0E0A">
      <w:pPr>
        <w:pStyle w:val="Punktygwne"/>
        <w:spacing w:before="0" w:after="0"/>
        <w:ind w:left="426" w:hanging="284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EB0E0A" w:rsidRDefault="00EB0E0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B0E0A" w:rsidRDefault="00EB0E0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:rsidR="00EB0E0A" w:rsidRDefault="00EB0E0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6"/>
        <w:gridCol w:w="4357"/>
      </w:tblGrid>
      <w:tr w:rsidR="00EB0E0A">
        <w:trPr>
          <w:trHeight w:val="397"/>
          <w:jc w:val="center"/>
        </w:trPr>
        <w:tc>
          <w:tcPr>
            <w:tcW w:w="3926" w:type="dxa"/>
          </w:tcPr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357" w:type="dxa"/>
          </w:tcPr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EB0E0A">
        <w:trPr>
          <w:trHeight w:val="397"/>
          <w:jc w:val="center"/>
        </w:trPr>
        <w:tc>
          <w:tcPr>
            <w:tcW w:w="3926" w:type="dxa"/>
          </w:tcPr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357" w:type="dxa"/>
          </w:tcPr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EB0E0A" w:rsidRDefault="00EB0E0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B0E0A" w:rsidRDefault="00EB0E0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EB0E0A" w:rsidRDefault="00EB0E0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3"/>
      </w:tblGrid>
      <w:tr w:rsidR="00EB0E0A">
        <w:trPr>
          <w:trHeight w:val="397"/>
          <w:jc w:val="center"/>
        </w:trPr>
        <w:tc>
          <w:tcPr>
            <w:tcW w:w="8283" w:type="dxa"/>
          </w:tcPr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Sałasiński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Badziukiewicz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B., Vademecum pedagoga szkolnego, Warszawa, 2003.</w:t>
            </w:r>
          </w:p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Domagała-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Kręcioch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A, Pedagog szkolny. Homo viator w labiryncie życia, Wydawnictwo: Impuls, Kraków 2021.</w:t>
            </w:r>
          </w:p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Kargulowa, A., O teorii i praktyce poradnictwa. Odmiany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poradoznawczego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dyskursu, Wydawnictwo Naukowe PWN, Warszawa 2006.</w:t>
            </w:r>
          </w:p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Kargulowa, A., Wojtasik B., (red.), Doradca – profesja, pasja, powołanie?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SDSiZRP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2003.</w:t>
            </w:r>
          </w:p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Grajewska G., Doliński A.: Teoretyczno-metodyczne aspekty warsztatu pedagoga: scenariusze zajęć wychowawczych. [T.1]. - Zielona Góra, 2002.</w:t>
            </w:r>
          </w:p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Jundziłł I., Rola zawodowa pedagoga szkolnego, Warszawa, 1980.</w:t>
            </w:r>
          </w:p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Zaborowski i inni, Rozwój zawodowy nauczycieli w aspekcie doradztwa psychopedagogicznego, Warszawa 1982.</w:t>
            </w:r>
          </w:p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Majewicz P., Mikruta A., Kompetencje pedagoga w kontekście teorii i praktyki edukacji specjalnej, Wydawca: Impuls, Kraków 2008.</w:t>
            </w:r>
          </w:p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Skałbania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B., Poradnictwo pedagogiczne. Przegląd wybranych zagadnień, Wydawnictwo Impuls, Kraków 2009.</w:t>
            </w:r>
          </w:p>
        </w:tc>
      </w:tr>
    </w:tbl>
    <w:p w:rsidR="00EB0E0A" w:rsidRDefault="00EB0E0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B0E0A" w:rsidRDefault="00EB0E0A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EB0E0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rlito">
    <w:charset w:val="EE"/>
    <w:family w:val="swiss"/>
    <w:pitch w:val="variable"/>
    <w:sig w:usb0="E10002FF" w:usb1="5000ECFF" w:usb2="00000009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multilevel"/>
    <w:tmpl w:val="1B802A9A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6B3AEA"/>
    <w:multiLevelType w:val="multilevel"/>
    <w:tmpl w:val="296B3AEA"/>
    <w:lvl w:ilvl="0">
      <w:start w:val="1"/>
      <w:numFmt w:val="decimal"/>
      <w:lvlText w:val="%1."/>
      <w:lvlJc w:val="left"/>
      <w:pPr>
        <w:ind w:left="39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117" w:hanging="360"/>
      </w:pPr>
    </w:lvl>
    <w:lvl w:ilvl="2">
      <w:start w:val="1"/>
      <w:numFmt w:val="lowerRoman"/>
      <w:lvlText w:val="%3."/>
      <w:lvlJc w:val="right"/>
      <w:pPr>
        <w:ind w:left="1837" w:hanging="180"/>
      </w:pPr>
    </w:lvl>
    <w:lvl w:ilvl="3">
      <w:start w:val="1"/>
      <w:numFmt w:val="decimal"/>
      <w:lvlText w:val="%4."/>
      <w:lvlJc w:val="left"/>
      <w:pPr>
        <w:ind w:left="2557" w:hanging="360"/>
      </w:pPr>
    </w:lvl>
    <w:lvl w:ilvl="4">
      <w:start w:val="1"/>
      <w:numFmt w:val="lowerLetter"/>
      <w:lvlText w:val="%5."/>
      <w:lvlJc w:val="left"/>
      <w:pPr>
        <w:ind w:left="3277" w:hanging="360"/>
      </w:pPr>
    </w:lvl>
    <w:lvl w:ilvl="5">
      <w:start w:val="1"/>
      <w:numFmt w:val="lowerRoman"/>
      <w:lvlText w:val="%6."/>
      <w:lvlJc w:val="right"/>
      <w:pPr>
        <w:ind w:left="3997" w:hanging="180"/>
      </w:pPr>
    </w:lvl>
    <w:lvl w:ilvl="6">
      <w:start w:val="1"/>
      <w:numFmt w:val="decimal"/>
      <w:lvlText w:val="%7."/>
      <w:lvlJc w:val="left"/>
      <w:pPr>
        <w:ind w:left="4717" w:hanging="360"/>
      </w:pPr>
    </w:lvl>
    <w:lvl w:ilvl="7">
      <w:start w:val="1"/>
      <w:numFmt w:val="lowerLetter"/>
      <w:lvlText w:val="%8."/>
      <w:lvlJc w:val="left"/>
      <w:pPr>
        <w:ind w:left="5437" w:hanging="360"/>
      </w:pPr>
    </w:lvl>
    <w:lvl w:ilvl="8">
      <w:start w:val="1"/>
      <w:numFmt w:val="lowerRoman"/>
      <w:lvlText w:val="%9."/>
      <w:lvlJc w:val="right"/>
      <w:pPr>
        <w:ind w:left="6157" w:hanging="180"/>
      </w:pPr>
    </w:lvl>
  </w:abstractNum>
  <w:abstractNum w:abstractNumId="2" w15:restartNumberingAfterBreak="0">
    <w:nsid w:val="3E977955"/>
    <w:multiLevelType w:val="hybridMultilevel"/>
    <w:tmpl w:val="F0EC2DD6"/>
    <w:lvl w:ilvl="0" w:tplc="5BC88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67C"/>
    <w:rsid w:val="000077B4"/>
    <w:rsid w:val="00015B8F"/>
    <w:rsid w:val="000206D6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5D5D"/>
    <w:rsid w:val="00096C46"/>
    <w:rsid w:val="000A296F"/>
    <w:rsid w:val="000A2A28"/>
    <w:rsid w:val="000B192D"/>
    <w:rsid w:val="000B28EE"/>
    <w:rsid w:val="000B3E37"/>
    <w:rsid w:val="000D04B0"/>
    <w:rsid w:val="000D3F56"/>
    <w:rsid w:val="000D7030"/>
    <w:rsid w:val="000F1C57"/>
    <w:rsid w:val="000F5615"/>
    <w:rsid w:val="00101749"/>
    <w:rsid w:val="00110B1F"/>
    <w:rsid w:val="00124BFF"/>
    <w:rsid w:val="0012560E"/>
    <w:rsid w:val="00127108"/>
    <w:rsid w:val="00134B13"/>
    <w:rsid w:val="00146BC0"/>
    <w:rsid w:val="00153C41"/>
    <w:rsid w:val="00154381"/>
    <w:rsid w:val="001558ED"/>
    <w:rsid w:val="00164FA7"/>
    <w:rsid w:val="00166A03"/>
    <w:rsid w:val="001718A7"/>
    <w:rsid w:val="001737CF"/>
    <w:rsid w:val="00176083"/>
    <w:rsid w:val="00192F37"/>
    <w:rsid w:val="00197D8E"/>
    <w:rsid w:val="001A70D2"/>
    <w:rsid w:val="001C0AA2"/>
    <w:rsid w:val="001D657B"/>
    <w:rsid w:val="001D7B54"/>
    <w:rsid w:val="001E0209"/>
    <w:rsid w:val="001F2CA2"/>
    <w:rsid w:val="002144C0"/>
    <w:rsid w:val="0022477D"/>
    <w:rsid w:val="002336F9"/>
    <w:rsid w:val="0024028F"/>
    <w:rsid w:val="00244ABC"/>
    <w:rsid w:val="00247AB8"/>
    <w:rsid w:val="00281FF2"/>
    <w:rsid w:val="002857DE"/>
    <w:rsid w:val="00291567"/>
    <w:rsid w:val="002A2389"/>
    <w:rsid w:val="002A671D"/>
    <w:rsid w:val="002B25F2"/>
    <w:rsid w:val="002B4D55"/>
    <w:rsid w:val="002B5EA0"/>
    <w:rsid w:val="002B6119"/>
    <w:rsid w:val="002B7DC5"/>
    <w:rsid w:val="002C1F06"/>
    <w:rsid w:val="002D73D4"/>
    <w:rsid w:val="002F02A3"/>
    <w:rsid w:val="002F4ABE"/>
    <w:rsid w:val="002F5429"/>
    <w:rsid w:val="003018BA"/>
    <w:rsid w:val="00305C92"/>
    <w:rsid w:val="003111A0"/>
    <w:rsid w:val="003151C5"/>
    <w:rsid w:val="00325497"/>
    <w:rsid w:val="003343CF"/>
    <w:rsid w:val="00336595"/>
    <w:rsid w:val="00346FE9"/>
    <w:rsid w:val="0034759A"/>
    <w:rsid w:val="003503F6"/>
    <w:rsid w:val="003530DD"/>
    <w:rsid w:val="00363F78"/>
    <w:rsid w:val="00385D17"/>
    <w:rsid w:val="003A0A5B"/>
    <w:rsid w:val="003A1176"/>
    <w:rsid w:val="003C0BAE"/>
    <w:rsid w:val="003C4398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68C0"/>
    <w:rsid w:val="00437FA2"/>
    <w:rsid w:val="0044552A"/>
    <w:rsid w:val="00454C5E"/>
    <w:rsid w:val="00460CD8"/>
    <w:rsid w:val="00461EFC"/>
    <w:rsid w:val="00464A6E"/>
    <w:rsid w:val="004652C2"/>
    <w:rsid w:val="00471326"/>
    <w:rsid w:val="0047598D"/>
    <w:rsid w:val="004840FD"/>
    <w:rsid w:val="00490F7D"/>
    <w:rsid w:val="00491678"/>
    <w:rsid w:val="004948B0"/>
    <w:rsid w:val="004968E2"/>
    <w:rsid w:val="004A3EEA"/>
    <w:rsid w:val="004A4B28"/>
    <w:rsid w:val="004A4D1F"/>
    <w:rsid w:val="004C010B"/>
    <w:rsid w:val="004D5282"/>
    <w:rsid w:val="004E6AB2"/>
    <w:rsid w:val="004F1551"/>
    <w:rsid w:val="004F55A3"/>
    <w:rsid w:val="0050438B"/>
    <w:rsid w:val="0050496F"/>
    <w:rsid w:val="00513B6F"/>
    <w:rsid w:val="00517C63"/>
    <w:rsid w:val="005363C4"/>
    <w:rsid w:val="00536BDE"/>
    <w:rsid w:val="005439B3"/>
    <w:rsid w:val="00543ACC"/>
    <w:rsid w:val="00553152"/>
    <w:rsid w:val="005A0855"/>
    <w:rsid w:val="005A3196"/>
    <w:rsid w:val="005C080F"/>
    <w:rsid w:val="005C55E5"/>
    <w:rsid w:val="005C696A"/>
    <w:rsid w:val="005E6E85"/>
    <w:rsid w:val="005F31D2"/>
    <w:rsid w:val="00607D42"/>
    <w:rsid w:val="0061029B"/>
    <w:rsid w:val="00617230"/>
    <w:rsid w:val="00621CE1"/>
    <w:rsid w:val="006428B8"/>
    <w:rsid w:val="00647FA8"/>
    <w:rsid w:val="0065039D"/>
    <w:rsid w:val="006620D9"/>
    <w:rsid w:val="00671958"/>
    <w:rsid w:val="00675843"/>
    <w:rsid w:val="00695B00"/>
    <w:rsid w:val="00696477"/>
    <w:rsid w:val="006C7624"/>
    <w:rsid w:val="006D050F"/>
    <w:rsid w:val="006D6139"/>
    <w:rsid w:val="006E5D65"/>
    <w:rsid w:val="006F1282"/>
    <w:rsid w:val="006F1FBC"/>
    <w:rsid w:val="006F68E1"/>
    <w:rsid w:val="007009D9"/>
    <w:rsid w:val="00703315"/>
    <w:rsid w:val="00706544"/>
    <w:rsid w:val="007072BA"/>
    <w:rsid w:val="0071620A"/>
    <w:rsid w:val="00724677"/>
    <w:rsid w:val="00725459"/>
    <w:rsid w:val="00734608"/>
    <w:rsid w:val="00742FF7"/>
    <w:rsid w:val="00745302"/>
    <w:rsid w:val="007461D6"/>
    <w:rsid w:val="00746EC8"/>
    <w:rsid w:val="00763BF1"/>
    <w:rsid w:val="00766FD4"/>
    <w:rsid w:val="007753FA"/>
    <w:rsid w:val="0078168C"/>
    <w:rsid w:val="00790E27"/>
    <w:rsid w:val="007A4022"/>
    <w:rsid w:val="007A6E6E"/>
    <w:rsid w:val="007B2259"/>
    <w:rsid w:val="007C3299"/>
    <w:rsid w:val="007C3BCC"/>
    <w:rsid w:val="007D6E56"/>
    <w:rsid w:val="007E53DD"/>
    <w:rsid w:val="007F4155"/>
    <w:rsid w:val="007F7786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69F8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30DD"/>
    <w:rsid w:val="009A7700"/>
    <w:rsid w:val="009A78D9"/>
    <w:rsid w:val="009C3E31"/>
    <w:rsid w:val="009C54AE"/>
    <w:rsid w:val="009C788E"/>
    <w:rsid w:val="009E3B41"/>
    <w:rsid w:val="009E6C11"/>
    <w:rsid w:val="009F3C5C"/>
    <w:rsid w:val="009F4610"/>
    <w:rsid w:val="009F66D8"/>
    <w:rsid w:val="00A00ECC"/>
    <w:rsid w:val="00A155EE"/>
    <w:rsid w:val="00A15F1B"/>
    <w:rsid w:val="00A2245B"/>
    <w:rsid w:val="00A23369"/>
    <w:rsid w:val="00A30110"/>
    <w:rsid w:val="00A36899"/>
    <w:rsid w:val="00A371F6"/>
    <w:rsid w:val="00A43BF6"/>
    <w:rsid w:val="00A54817"/>
    <w:rsid w:val="00A601C8"/>
    <w:rsid w:val="00A60799"/>
    <w:rsid w:val="00A75ECB"/>
    <w:rsid w:val="00A83D06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328F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B520A"/>
    <w:rsid w:val="00BD3869"/>
    <w:rsid w:val="00BD66E9"/>
    <w:rsid w:val="00BE5422"/>
    <w:rsid w:val="00BF2C41"/>
    <w:rsid w:val="00C058B4"/>
    <w:rsid w:val="00C131B5"/>
    <w:rsid w:val="00C16ABF"/>
    <w:rsid w:val="00C170AE"/>
    <w:rsid w:val="00C26CB7"/>
    <w:rsid w:val="00C324C1"/>
    <w:rsid w:val="00C36992"/>
    <w:rsid w:val="00C541C7"/>
    <w:rsid w:val="00C54281"/>
    <w:rsid w:val="00C56036"/>
    <w:rsid w:val="00C61DC5"/>
    <w:rsid w:val="00C67E92"/>
    <w:rsid w:val="00C70A26"/>
    <w:rsid w:val="00C766DF"/>
    <w:rsid w:val="00C85C63"/>
    <w:rsid w:val="00C94B98"/>
    <w:rsid w:val="00CA2B96"/>
    <w:rsid w:val="00CA5089"/>
    <w:rsid w:val="00CD4222"/>
    <w:rsid w:val="00CD6897"/>
    <w:rsid w:val="00CE4883"/>
    <w:rsid w:val="00CE5BAC"/>
    <w:rsid w:val="00CF25BE"/>
    <w:rsid w:val="00CF29C6"/>
    <w:rsid w:val="00CF78ED"/>
    <w:rsid w:val="00D02B25"/>
    <w:rsid w:val="00D02EBA"/>
    <w:rsid w:val="00D17C3C"/>
    <w:rsid w:val="00D26B2C"/>
    <w:rsid w:val="00D34BDF"/>
    <w:rsid w:val="00D352C9"/>
    <w:rsid w:val="00D3648E"/>
    <w:rsid w:val="00D425B2"/>
    <w:rsid w:val="00D552B2"/>
    <w:rsid w:val="00D608D1"/>
    <w:rsid w:val="00D74119"/>
    <w:rsid w:val="00D8075B"/>
    <w:rsid w:val="00D85435"/>
    <w:rsid w:val="00D8678B"/>
    <w:rsid w:val="00DA2114"/>
    <w:rsid w:val="00DB077B"/>
    <w:rsid w:val="00DE09C0"/>
    <w:rsid w:val="00DF14E8"/>
    <w:rsid w:val="00DF320D"/>
    <w:rsid w:val="00DF71C8"/>
    <w:rsid w:val="00E129B8"/>
    <w:rsid w:val="00E21E7D"/>
    <w:rsid w:val="00E22FBC"/>
    <w:rsid w:val="00E24BF5"/>
    <w:rsid w:val="00E25338"/>
    <w:rsid w:val="00E344B9"/>
    <w:rsid w:val="00E51E44"/>
    <w:rsid w:val="00E63348"/>
    <w:rsid w:val="00E77E88"/>
    <w:rsid w:val="00E8107D"/>
    <w:rsid w:val="00EA4832"/>
    <w:rsid w:val="00EB0E0A"/>
    <w:rsid w:val="00EB430A"/>
    <w:rsid w:val="00EC4899"/>
    <w:rsid w:val="00ED03AB"/>
    <w:rsid w:val="00ED32D2"/>
    <w:rsid w:val="00EE32DE"/>
    <w:rsid w:val="00EE5457"/>
    <w:rsid w:val="00F070AB"/>
    <w:rsid w:val="00F27A7B"/>
    <w:rsid w:val="00F360F9"/>
    <w:rsid w:val="00F5265F"/>
    <w:rsid w:val="00F526AF"/>
    <w:rsid w:val="00F617C3"/>
    <w:rsid w:val="00F7066B"/>
    <w:rsid w:val="00F83B28"/>
    <w:rsid w:val="00F84B5A"/>
    <w:rsid w:val="00FB7DBA"/>
    <w:rsid w:val="00FC1C25"/>
    <w:rsid w:val="00FC3F45"/>
    <w:rsid w:val="00FC765A"/>
    <w:rsid w:val="00FD503F"/>
    <w:rsid w:val="00FD7589"/>
    <w:rsid w:val="00FF016A"/>
    <w:rsid w:val="00FF1401"/>
    <w:rsid w:val="00FF5E7D"/>
    <w:rsid w:val="00FF60A5"/>
    <w:rsid w:val="059A3B09"/>
    <w:rsid w:val="33CB38B1"/>
    <w:rsid w:val="6BD3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76CD02F"/>
  <w15:docId w15:val="{38105192-0B2B-4AE8-B5C3-3F7D877CA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semiHidden="1" w:unhideWhenUsed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Pr>
      <w:rFonts w:ascii="Tahoma" w:eastAsia="Calibri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Pr>
      <w:rFonts w:ascii="Calibri" w:eastAsia="Calibri" w:hAnsi="Calibri"/>
      <w:sz w:val="22"/>
      <w:szCs w:val="22"/>
    </w:rPr>
  </w:style>
  <w:style w:type="character" w:styleId="Odwoanieprzypisudolnego">
    <w:name w:val="footnote reference"/>
    <w:uiPriority w:val="99"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ascii="Calibri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Pr>
      <w:rFonts w:ascii="Calibri" w:eastAsia="Calibri" w:hAnsi="Calibri"/>
      <w:sz w:val="22"/>
      <w:szCs w:val="22"/>
    </w:rPr>
  </w:style>
  <w:style w:type="character" w:styleId="Hipercze">
    <w:name w:val="Hyperlink"/>
    <w:uiPriority w:val="99"/>
    <w:unhideWhenUsed/>
    <w:rPr>
      <w:color w:val="0000FF"/>
      <w:u w:val="single"/>
    </w:rPr>
  </w:style>
  <w:style w:type="character" w:styleId="Numerstrony">
    <w:name w:val="page number"/>
    <w:semiHidden/>
  </w:style>
  <w:style w:type="table" w:styleId="Tabela-Siatka">
    <w:name w:val="Table Grid"/>
    <w:basedOn w:val="Standardowy"/>
    <w:uiPriority w:val="59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Pr>
      <w:rFonts w:eastAsia="Times New Roman"/>
      <w:b/>
      <w:bCs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unktygwne">
    <w:name w:val="Punkty główne"/>
    <w:basedOn w:val="Normalny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4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customXml" Target="ink/ink1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520TNR.dotm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9-12T04:03:56.65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10 16,'0'0'0,"0"0"24,0 0-8,0 0-16,0 0 16,0 0-8,0 0 0,0 0 8,0 0 0,0 0-16,0 0 24,1 0 16,-1 0 8,0 0 0,0 0 0,0 0 0,0 0-48,0 0 48,0 0-8,0 0 8,0 0 0,0 0 0,0 0 0,0 0-48,0 0 40,0 0-8,0 0-8,0 0 0,0 0-16,0 0 8,0 0-160,0 0 296,0 0-136,1 0-8,-1 0 0,0 0-8,0 0 8,0 0 0,0 0 0,0 0 16,0 1 8,0-1-8,0 0-24,0 0 32,0 0 16,0 1-24,0-1 16,0 1 0,0-1-16,0 0-24,1 1 32,-1-1 0,0 1 16,0-1-8,0 0 0,1 1 0,-1-1-40,0 1 40,0-1-8,0 0 8,0 1 0,0 0 0,0-1-8,0 0-32,1 0 24,-1 1 8,0-1-8,0 1 8,0-1 0,0 0-16,0 0-16,0 0 24,0 0-8,1 1 0,-1-1 24,0 0-24,0 0 24,0 0-40,0 1 40,0-1-8,0 0 24,0 1-8,1-1 8,-1 1 0,0-1-56,1 0 64,-1 0 0,0 0-24,0 1 8,1-1 0,-1 1 0,0-1-48,1 0 48,-1 0 8,0 1-32,0 0 0,0-1 16,0 1-8,0-1-32,1 0 32,-1 1 0,1 0-16,-1 0 8,0-1 16,0 1 24,0-1-64,1 1 64,-1 0 24,0-1-32,0 1 0,1 0 0,-1 0-8,0-1-48,0 1 56,0-1-8,1 1-8,-1 0 0,0 0-8,0 0 16,0-1-48,0 1 32,1 0 24,0-1-32,-1 1 8,0 0 8,1-1-8,-1 0-32,0 0 64,0 1 0,0 0-8,0-1 0,1 0 0,-1 1 0,0-1-56,0 1 56,0-1 0,0 1 0,1 0-16,-1-1 8,0 0-8,0 0-40,1 1 56,-1 0-8,0-1 16,0 0 1,1 1-25,-1 0 24,0-1-64,1 0 40,-1 1-8,0 0 24,1-1-32,-1 0 40,1 1-8,-1-1-24,0 1 16,0 0-8,1-1 24,0 1-48,-1 0 40,1 0-24,0-1 0,-1 1 8,0 0 0,0-1-16,1 1 16,-1-1-40,0 1 32,1-1-8,0 1 24,-1 0 0,0-1 16,0 1-24,0-1-40,0 0 56,1 1-40,0-1 8,-1 1 24,1-1-32,0 0 24,-1 0-40,0 1 40,0 0-24,0-1 24,0 1-16,0 0 0,1 0 8,-1-1-32,0 0 32,1 1-40,-1 0 24,0 0-8,0-1-16,0 1 32,0-1-24,1 1 0,-1 0-8,1-1 16,-1 1 0,0 0 0,1 0 16,-1-1-24,0 1 24,1 0-8,-1 0-8,0 0 16,0 2-16,1-3 16,-1 0-24,0 0 24,1 1 0,-1 0 32,1 2-40,-1-2 0,1 0-8,-1-1-8,0 1-16,0 0 40,1 0 0,-1-1 8,0 1 56,1 0-48,-1-1-40,0 1 56,0 0-8,1 0-32,-1-1-8,1 1-8,-1 0 24,0-1-24,0 0 16,0 1 8,1 0 8,-1 0 0,1 0-8,-1 0-8,0-1-16,0 0 16,1 1-16,-1 0 16,1-1 16,-1 1-8,0 0 24,0-1-48,1 1 16,0-1 16,-1 1 16,0 0-24,1 0 8,-1 0-16,0-1-16,1 1-24,-1 0 32,0 0 16,0 2 32,1-3-24,0 1-8,-1-1-24,0 1 16,0-1-16,0 1 16,1 0 16,0 0-48,-1-1 16,0 0 0,0 1-8,0 0 16,1-1 40,-1 1-16,1 0-40,-1-1 8,0 0 0,0 1 16,1 0-48,-1-1 40,1 1 8,-1 0-8,1 0 0,-1-1-8,0 0 48,1 1-48,-1 0 0,1 0 24,0 0-32,-1 0 16,0-1-8,0 1 24,1 0-8,-1 0 24,1-1 0,-1 1-40,0 0 40,0-1-40,1 1 8,-1-1-32,1 1 48,-1 0-32,0 0 16,0-1 8,0 0-16,0 1 0,0 0 0,1 0 8,0-1 16,-1 1-8,0 0-16,0-1 0,1 1 32,-1-1-32,0 1 8,1 0 16,-1 0-24,0 0 0,0-1 0,0 1 8,0 0 24,1 0-16,0-1 24,-1 1-8,0 0-16,0-1-16,0 1 16,0 0-16,0-1 8,0 0 8,1 1 0,-1 0-8,0-1-8,1 1 8,-1 0 0,0 0 0,0 0 24,0 0 8,1 2-40,-1-3 0,0 0 24,1 1-24,-1 0-8,0-1 32,0 1-24,1 0-8,-1-1 8,0 1 8,0 0-40,1 0 24,-1 0 16,0 0 0,0 0 8,0-1-16,0 1 24,0 0-8,1-1 8,-1 1 16,0 0-40,1 0 0,-1-1 0,0 1 0,0-1-32,0 1 80,1 0-88,-1 0 40,0 0 8,0-1-8,0 1 8,1 0 16,-1 0-48,0-1 32,0 1-40,0 0 40,0-1-8,0 1 8,0 2 24,1-3-16,-1 1 24,0-1-8,1 1-24,-1-1-8,0 1 0,0 0 8,0-1-16,0 1 16,1 0 48,-1-1-48,0 0-8,0 1 48,0 0-24,0-1-32,0 0 16,0 1-8,0-1 32,0 0-32,0 0 40,0 1-8,0-1-24,0 0-16,0 1 0,1 0 16,-1-1-8,0 0 24,0 0 0,0 1-16,0 0 8,0-1-8,0 1-8,0-1 0,0 0 16,0 1-24,0-1 32,0 1 0,0 0 0,0-1-8,0 0-16,0 0-16,0 0 0,1 0 40,-1 0 8,0 0-32,0 0-8,0 0 32,0 0-32,0 1 16,0-1 8,0 0-8,0 0-8,0 0 40,0 0-24,0 0-32,0 0 40,0 0-88,0 0 136,0 0-48,0 0-40,0 0 56,0 0-8,0 0-184,0 0 352,0 0-152,0 0-24,0 0-8,0 0-8,0 0-304,0 0 576,0 0-296,0 0-16,0 0 56,0 0 0,0 0 0,0 0-328,0 0 616,0 0-336,0 0 40,0 0-8,0 0 16,0 0-360,0 0 640,0 0-296,0 0 8,0 0-24,0 0 40,0 0-8,0 0-400,0 0 736,0 0-327,0 0-17,0 0-32,0 0 24,0 0-16,0 0-385,0 0 794,0 0-385,0 0 40,0 0-16,0 0-16,0 0 32,0 0-649,0 0 1242,0 0-553,0 0 0,0 0 0,0 0-56,0 0 24,0 0-64,0 0 72,0 0-24,0 0-8,0 0-24,0 0 8,0 0-8,0 0-232,0 0 496,0 0-240,0 0 0,0 0-8,0 0 16,0-1-16,0 1-32,0 0 16,0 0-16,0-1 16,0 1 8,0 0 24,0 0 16,0 0-64,0 0-16,0-1 40,1 1-8,-1 0-32,0 0 64,0 0-64,0 0 16,0 0-24,0 0 56,0 0 32,0-1-8,0 1-56,0 0 0,0-1 8,0 1-16,0-1 32,0 0-24,0 0 0,0 1 0,0-1-8,1 0 0,-1 0 48,0 0-16,0 0-8,0 1 0,0 0-16,0-1-40,0 1 40,0-1 24,1 1-8,-1-1 32,0 1-56,0 0 8,0-1-16,0 1-8,0-1 24,1 0 16,-1 0 32,0 1-16,0 0-32,0-1 24,0 0 48,0 0-96,1 0 72,0 0-64,-1-1 8,0 2 8,0-1-24,1 0 8,-1 0 24,1-1-8,-1 1 56,0-2-56,0 3 0,1 0 8,0-2 32,0 0-40,-1 1 0,0 0 40,1-2-40,-1 3 0,0-1 24,1 0 32,0-2-48,0 2 0,-1-1-16,1 1 0,-1 1 8,1-1 32,-1-2-16,1 3-32,-1-1 40,1 0-24,-1 0 0,0 1 0,1-1 32,0-1-40,0 1 24,0 0 0,0-2-32,0 3 24,-1 0-8,1-1-16,0 0 24,0-1 16,0-1 0,0 3-8,-1-3 8,0 3-24,1-1 16,0 0-8,-1 0-16,1 0 0,-1 0 8,1 0 0,-1 1 0,1-3 8,0 3-16,0-1 56,0-2-32,0 3 16,0-2-16,-1 2-16,1-1-16,0-2 16,0 2-24,0 0 16,0-1 40,0 1 32,-1 1-64,0-1 8,1-1 24,0 0-24,0 1-56,1-1 80,-1 0-16,-1 2-16,1-1-16,0-2 40,0 2-16,0 0 8,0-1 8,2 0-16,-3 2-8,0-1 24,1-1 0,1-1-8,-1 2 32,2-2-48,-3 2 16,0 1-16,1-4 32,2 3-48,-3-2 80,1 2-56,2-2 0,-3 2 56,0 1-64,2-1 32,-1-2-24,0 2 24,1-2-32,-2 2-16,1-2 40,-1 3-24,3 0 0,-2-3 24,0 3 48,1-3-40,-1 2 0,0 0-40,-1 1 8,1-3-56,0 2 72,2 0-16,-3-2 8,1 2 32,0 1-40,-1 0 0,3-3 8,-2 3 8,0-3 24,2 2-24,-3 0 8,1-2 16,-1 3-40,3-1-8,-3 0 24,1 0 0,0 0-40,2-2 56,-2 3-40,-1 0 8,0-1 24,1 0-8,2-1-8,-2 1 72,0 0-88,1-1 40,-2 2-32,1-1-32,0 0 32,0-1 24,1 1-32,-2 0 40,1 0-48,-1 1 16,3-1-16,-3 0 0,1-1 16,2 1 16,-3 0-16,1 0-16,-1 1 16,1-1-24,0 0 8,0 0 0,-1 0 56,1 1 0,0-1-40,-1 1 0,0 0 8,1-1 32,0 0-8,0 0-8,-1 0 0,1 1-24,-1 0 0,0-1-56,1 1 56,-1-1 0,1 1-24,0-1 80,0 1-32,-1 0-24,1-1-24,-1 0 72,1 1-40,0-1 16,0 1 16,-1-1-32,0 1-8,0-1-8,1 1-32,-1 0-16,0-1 8,1 1 32,-1 0 16,0 0 0,0-1 8,0 1 0,0 0-16,0 0 40,0 0-8,0 0 32,0 0-56,0 0 16,1 0-24,-1 0-16,0 0-32,0 0 56,0 0 40,0 0-80,0 0 0,0 0 96,0 0-72,0 0 64,0 0-80,0 0-16,0 0-216,0 0-128,0 0-48,0 0 1568,0 0-2968,0 0 968,0 0-233,0 0-319,0 0-160,0 0-17,0 0 10027,0 0-18324,0 0 8578,0 0-48,0 0 1368</inkml:trace>
</inkml:ink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Szablon%20TNR</Template>
  <TotalTime>5</TotalTime>
  <Pages>4</Pages>
  <Words>1185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6</cp:revision>
  <cp:lastPrinted>2017-02-15T13:41:00Z</cp:lastPrinted>
  <dcterms:created xsi:type="dcterms:W3CDTF">2024-09-15T15:14:00Z</dcterms:created>
  <dcterms:modified xsi:type="dcterms:W3CDTF">2026-04-29T09:36:00Z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1045-11.2.0.11074</vt:lpwstr>
  </property>
  <property fmtid="{D5CDD505-2E9C-101B-9397-08002B2CF9AE}" pid="3" name="ICV">
    <vt:lpwstr>989554C681A34B01BC2B9D86967141D9</vt:lpwstr>
  </property>
</Properties>
</file>